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C721C" w14:textId="5568C6A7" w:rsidR="006B2F86" w:rsidRDefault="0023533F" w:rsidP="00E71FC3">
      <w:pPr>
        <w:pStyle w:val="NoSpacing"/>
      </w:pPr>
      <w:r>
        <w:rPr>
          <w:u w:val="single"/>
        </w:rPr>
        <w:t>Agnes KENLAY</w:t>
      </w:r>
      <w:r>
        <w:t xml:space="preserve">  </w:t>
      </w:r>
      <w:proofErr w:type="gramStart"/>
      <w:r>
        <w:t xml:space="preserve">   (</w:t>
      </w:r>
      <w:proofErr w:type="gramEnd"/>
      <w:r>
        <w:t>d.1433)</w:t>
      </w:r>
    </w:p>
    <w:p w14:paraId="2F99DC25" w14:textId="2CE4EB4C" w:rsidR="0023533F" w:rsidRDefault="0023533F" w:rsidP="00E71FC3">
      <w:pPr>
        <w:pStyle w:val="NoSpacing"/>
      </w:pPr>
      <w:r>
        <w:t>of York. Widow.</w:t>
      </w:r>
    </w:p>
    <w:p w14:paraId="65238BAA" w14:textId="1FB1D66C" w:rsidR="0023533F" w:rsidRDefault="0023533F" w:rsidP="00E71FC3">
      <w:pPr>
        <w:pStyle w:val="NoSpacing"/>
      </w:pPr>
    </w:p>
    <w:p w14:paraId="047BA2AA" w14:textId="161BF46E" w:rsidR="0023533F" w:rsidRDefault="0023533F" w:rsidP="00E71FC3">
      <w:pPr>
        <w:pStyle w:val="NoSpacing"/>
      </w:pPr>
    </w:p>
    <w:p w14:paraId="497CDAEE" w14:textId="7727EAA3" w:rsidR="0023533F" w:rsidRDefault="0023533F" w:rsidP="00E71FC3">
      <w:pPr>
        <w:pStyle w:val="NoSpacing"/>
      </w:pPr>
      <w:r>
        <w:t>= John, gentleman.    (W.Y.R. p.96)</w:t>
      </w:r>
    </w:p>
    <w:p w14:paraId="516166A6" w14:textId="20ABDCD3" w:rsidR="0023533F" w:rsidRDefault="0023533F" w:rsidP="00E71FC3">
      <w:pPr>
        <w:pStyle w:val="NoSpacing"/>
      </w:pPr>
    </w:p>
    <w:p w14:paraId="7C43616A" w14:textId="3FFD2CBF" w:rsidR="0023533F" w:rsidRDefault="0023533F" w:rsidP="00E71FC3">
      <w:pPr>
        <w:pStyle w:val="NoSpacing"/>
      </w:pPr>
    </w:p>
    <w:p w14:paraId="6EAA845C" w14:textId="3F65986B" w:rsidR="0023533F" w:rsidRDefault="0023533F" w:rsidP="00E71FC3">
      <w:pPr>
        <w:pStyle w:val="NoSpacing"/>
      </w:pPr>
      <w:r>
        <w:t>26 Jun.1433</w:t>
      </w:r>
      <w:r>
        <w:tab/>
        <w:t>She made her Will.  (ibid.)</w:t>
      </w:r>
    </w:p>
    <w:p w14:paraId="3795243A" w14:textId="51B9696B" w:rsidR="0023533F" w:rsidRDefault="0023533F" w:rsidP="00E71FC3">
      <w:pPr>
        <w:pStyle w:val="NoSpacing"/>
      </w:pPr>
      <w:r>
        <w:t xml:space="preserve">  6 Jul.</w:t>
      </w:r>
      <w:r>
        <w:tab/>
      </w:r>
      <w:r>
        <w:tab/>
        <w:t>Probate of her Will.  (ibid.)</w:t>
      </w:r>
    </w:p>
    <w:p w14:paraId="510E1FC3" w14:textId="25E55947" w:rsidR="0023533F" w:rsidRDefault="0023533F" w:rsidP="00E71FC3">
      <w:pPr>
        <w:pStyle w:val="NoSpacing"/>
      </w:pPr>
    </w:p>
    <w:p w14:paraId="6A9EBFAC" w14:textId="672C233E" w:rsidR="0023533F" w:rsidRDefault="0023533F" w:rsidP="00E71FC3">
      <w:pPr>
        <w:pStyle w:val="NoSpacing"/>
      </w:pPr>
    </w:p>
    <w:p w14:paraId="2350E1BC" w14:textId="2BB984EE" w:rsidR="0023533F" w:rsidRPr="0023533F" w:rsidRDefault="0023533F" w:rsidP="00E71FC3">
      <w:pPr>
        <w:pStyle w:val="NoSpacing"/>
      </w:pPr>
      <w:r>
        <w:t>13 February 2019</w:t>
      </w:r>
      <w:bookmarkStart w:id="0" w:name="_GoBack"/>
      <w:bookmarkEnd w:id="0"/>
    </w:p>
    <w:sectPr w:rsidR="0023533F" w:rsidRPr="002353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2F603" w14:textId="77777777" w:rsidR="0023533F" w:rsidRDefault="0023533F" w:rsidP="00E71FC3">
      <w:pPr>
        <w:spacing w:after="0" w:line="240" w:lineRule="auto"/>
      </w:pPr>
      <w:r>
        <w:separator/>
      </w:r>
    </w:p>
  </w:endnote>
  <w:endnote w:type="continuationSeparator" w:id="0">
    <w:p w14:paraId="5814C6DF" w14:textId="77777777" w:rsidR="0023533F" w:rsidRDefault="002353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4B2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8DC3" w14:textId="77777777" w:rsidR="0023533F" w:rsidRDefault="0023533F" w:rsidP="00E71FC3">
      <w:pPr>
        <w:spacing w:after="0" w:line="240" w:lineRule="auto"/>
      </w:pPr>
      <w:r>
        <w:separator/>
      </w:r>
    </w:p>
  </w:footnote>
  <w:footnote w:type="continuationSeparator" w:id="0">
    <w:p w14:paraId="56918BA5" w14:textId="77777777" w:rsidR="0023533F" w:rsidRDefault="002353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3F"/>
    <w:rsid w:val="001A7C09"/>
    <w:rsid w:val="0023533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E2110"/>
  <w15:chartTrackingRefBased/>
  <w15:docId w15:val="{CC9B8833-8673-4BEA-8D85-781A94BE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2019-02-13T21:52:00Z</dcterms:created>
  <dcterms:modified xsi:type="dcterms:W3CDTF">2019-02-13T21:58:00Z</dcterms:modified>
</cp:coreProperties>
</file>